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26-10-010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Verwertung Bodenaushub - Kita Pusteblume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Verwertung des Bodenaushubs eines Kita-Neubau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